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E1" w:rsidRDefault="008A44E1" w:rsidP="00653AE7">
      <w:pPr>
        <w:spacing w:after="20" w:line="240" w:lineRule="auto"/>
        <w:ind w:right="113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>ADI SOYADI :                                                                                                                                                 21.10.2011</w:t>
      </w:r>
    </w:p>
    <w:p w:rsidR="008A44E1" w:rsidRDefault="008A44E1" w:rsidP="00653AE7">
      <w:pPr>
        <w:spacing w:after="20" w:line="240" w:lineRule="auto"/>
        <w:ind w:right="113"/>
        <w:rPr>
          <w:rFonts w:ascii="Arial Narrow" w:eastAsia="BatangChe" w:hAnsi="Arial Narrow" w:cs="Arial Narrow"/>
        </w:rPr>
      </w:pPr>
      <w:r>
        <w:rPr>
          <w:rFonts w:ascii="Arial Narrow" w:eastAsia="BatangChe" w:hAnsi="Arial Narrow" w:cs="Arial Narrow"/>
        </w:rPr>
        <w:t>NO :</w:t>
      </w:r>
    </w:p>
    <w:p w:rsidR="008A44E1" w:rsidRDefault="008A44E1" w:rsidP="002644B7">
      <w:pPr>
        <w:spacing w:after="20" w:line="240" w:lineRule="auto"/>
        <w:ind w:right="113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>SINIFI :</w:t>
      </w:r>
    </w:p>
    <w:p w:rsidR="008A44E1" w:rsidRPr="00F6194D" w:rsidRDefault="008A44E1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ŞEHİT MEHMET DİNÇEL İLKÖĞRETİM OKULU SOSYAL BİLGİLER DERSİ 1. DÖNEM 1. YAZILI</w:t>
      </w:r>
    </w:p>
    <w:p w:rsidR="008A44E1" w:rsidRDefault="008A44E1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SORULAR</w:t>
      </w:r>
    </w:p>
    <w:p w:rsidR="008A44E1" w:rsidRPr="00F6194D" w:rsidRDefault="008A44E1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/>
        </w:rPr>
      </w:pPr>
    </w:p>
    <w:p w:rsidR="008A44E1" w:rsidRPr="00F6194D" w:rsidRDefault="008A44E1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t>1. Bir ilköğretim öğrencisinin aşağıdakilerden hangisinin üyesi olması düşünülemez?</w:t>
      </w:r>
    </w:p>
    <w:p w:rsidR="008A44E1" w:rsidRPr="00F6194D" w:rsidRDefault="008A44E1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A- Öğrenci kulübü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Siyasi parti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Okul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Aile</w:t>
      </w:r>
    </w:p>
    <w:p w:rsidR="008A44E1" w:rsidRDefault="008A44E1" w:rsidP="00E004F8">
      <w:pPr>
        <w:spacing w:after="20" w:line="240" w:lineRule="auto"/>
        <w:ind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spacing w:after="20" w:line="240" w:lineRule="auto"/>
        <w:ind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2. Bireyin en temel hakkı aşağıdakilerden hangisidir?</w:t>
      </w:r>
    </w:p>
    <w:p w:rsidR="008A44E1" w:rsidRPr="00F6194D" w:rsidRDefault="008A44E1" w:rsidP="00E004F8">
      <w:pPr>
        <w:spacing w:after="20" w:line="240" w:lineRule="auto"/>
        <w:ind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A-Eğitim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Sağlık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C-Çalışma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D-Yaşama hakkı</w:t>
      </w:r>
    </w:p>
    <w:p w:rsidR="008A44E1" w:rsidRDefault="008A44E1" w:rsidP="00E004F8">
      <w:pPr>
        <w:pStyle w:val="ListParagraph"/>
        <w:tabs>
          <w:tab w:val="left" w:pos="720"/>
        </w:tabs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tabs>
          <w:tab w:val="left" w:pos="720"/>
        </w:tabs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3.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  <w:i/>
          <w:iCs/>
          <w:u w:val="single"/>
        </w:rPr>
        <w:t>Kaleci, abla, öğrenci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rolleri</w:t>
      </w:r>
      <w:r>
        <w:rPr>
          <w:rFonts w:ascii="Arial Narrow" w:eastAsia="BatangChe" w:hAnsi="Arial Narrow" w:cs="Arial Narrow"/>
          <w:b/>
          <w:bCs/>
        </w:rPr>
        <w:t xml:space="preserve"> olan</w:t>
      </w:r>
      <w:r w:rsidRPr="00F6194D">
        <w:rPr>
          <w:rFonts w:ascii="Arial Narrow" w:eastAsia="BatangChe" w:hAnsi="Arial Narrow" w:cs="Arial Narrow"/>
          <w:b/>
          <w:bCs/>
        </w:rPr>
        <w:t xml:space="preserve"> bir bireyin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 gruplardan hangisinde yer aldığı söylenemez?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A-Futbol takımı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Sınıf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Valilik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4.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Aşağıdakilerden hangisi bir kurum değildir?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A-Okul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B-Hastana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C-Spor kulübü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Kaymakamlık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5.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Aşağıdakilerden hangisi çocuk haklarındandır?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A-Düşüncelerini, sınıfta özgürce ifade etme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B-Çevreyi temiz tutmaya özen gösterme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C-Okuldaki ve sınıftaki eşyaları koruma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D-Derslere düzenli olarak çalışma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t>6</w:t>
      </w:r>
      <w:r>
        <w:rPr>
          <w:rFonts w:ascii="Arial Narrow" w:eastAsia="BatangChe" w:hAnsi="Arial Narrow" w:cs="Arial Narrow"/>
          <w:b/>
          <w:bCs/>
        </w:rPr>
        <w:t>.</w:t>
      </w:r>
      <w:r w:rsidRPr="00F6194D">
        <w:rPr>
          <w:rFonts w:ascii="Arial Narrow" w:eastAsia="BatangChe" w:hAnsi="Arial Narrow" w:cs="Arial Narrow"/>
          <w:b/>
          <w:bCs/>
        </w:rPr>
        <w:t xml:space="preserve"> Seçme ve seçilme hakkımızın bize yüklediği sorumluluk aşağıdakilerden hangisidir?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A-Seçimlerde oy kullanmak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 Bilgimizi ve görgümüzü artırmak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İşimizi zamanında yapmak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Çevremizle sağlıklı iletişim kurmak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>
        <w:rPr>
          <w:rFonts w:ascii="Arial Narrow" w:eastAsia="BatangChe" w:hAnsi="Arial Narrow" w:cs="Arial Narrow"/>
          <w:b/>
          <w:bCs/>
        </w:rPr>
        <w:t>7.</w:t>
      </w:r>
      <w:r w:rsidRPr="00F6194D">
        <w:rPr>
          <w:rFonts w:ascii="Arial Narrow" w:eastAsia="BatangChe" w:hAnsi="Arial Narrow" w:cs="Arial Narrow"/>
          <w:b/>
          <w:bCs/>
        </w:rPr>
        <w:t xml:space="preserve"> Aşağıdakilerden hangisi, bireyin, diğer insanlarla olan ilişkilerinde haklarını koruduğuna örnek olur?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A-Kendisine hakaret eden kişiyi mahkemeye vermesi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B-İlgi duyduğu alanda eğitim görmek istemesi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C-Bilgi ve görgüsünü diğer insanlarla paylaşması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D-Görev ve sorumluluklarını yerine getirmek istemesi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  <w:i/>
          <w:iCs/>
        </w:rPr>
      </w:pPr>
      <w:r w:rsidRPr="00F6194D">
        <w:rPr>
          <w:rFonts w:ascii="Arial Narrow" w:eastAsia="BatangChe" w:hAnsi="Arial Narrow" w:cs="Arial Narrow"/>
          <w:b/>
          <w:bCs/>
        </w:rPr>
        <w:t xml:space="preserve">8. </w:t>
      </w:r>
      <w:r w:rsidRPr="00F6194D">
        <w:rPr>
          <w:rFonts w:ascii="Arial Narrow" w:eastAsia="BatangChe" w:hAnsi="Arial Narrow" w:cs="Arial Narrow"/>
          <w:b/>
          <w:bCs/>
          <w:i/>
          <w:iCs/>
        </w:rPr>
        <w:t>İlköğretim 5. sınıfta okuyan Ayşe, okulun tiyatro kulübüne oyuncu olarak katılıyor. Hafta sonları da mahallelerindeki basketbol oyun sahasında anne, baba ve kardeşleriyle birlikte basketbol oynuyor.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Yukarıdaki açıklamada Ayşe’nin aşağıda verilen gruplardan hangisine katıldığı belirtilmemiştir?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 xml:space="preserve">A- Okul 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Mahalle arkadaşlığı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Okul tiyatro kulübü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</w:p>
    <w:p w:rsidR="008A44E1" w:rsidRPr="00D629A2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D629A2">
        <w:rPr>
          <w:rFonts w:ascii="Arial Narrow" w:eastAsia="BatangChe" w:hAnsi="Arial Narrow" w:cs="Arial Narrow"/>
          <w:b/>
          <w:bCs/>
        </w:rPr>
        <w:t>9.Aşağıdakilerden hangisi bir çocuğun sahip olduğu haklardan biri değildir?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Vatandaşlık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Milletvekili seçilme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 xml:space="preserve">C-Düşüncelerini ifade etmek </w:t>
      </w:r>
      <w:r w:rsidRPr="00F6194D">
        <w:rPr>
          <w:rFonts w:ascii="Arial Narrow" w:eastAsia="BatangChe" w:hAnsi="Arial Narrow" w:cs="Arial Narrow"/>
        </w:rPr>
        <w:tab/>
        <w:t>D-Sağlık hakkı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10. Çocuk hakları sözleşmesi’nde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insanlar kaç yaşına kadar çocuk kabul edilmiştir?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A-18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B-16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C- 14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D- 20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11. Bireyler haklarını kullanırken, sorumluluklarını da yerine getirmelidir. Buna göre, aşağıdaki eşleşmele</w:t>
      </w:r>
      <w:r>
        <w:rPr>
          <w:rFonts w:ascii="Arial Narrow" w:eastAsia="BatangChe" w:hAnsi="Arial Narrow" w:cs="Arial Narrow"/>
          <w:b/>
          <w:bCs/>
        </w:rPr>
        <w:t>r</w:t>
      </w:r>
      <w:r w:rsidRPr="00F6194D">
        <w:rPr>
          <w:rFonts w:ascii="Arial Narrow" w:eastAsia="BatangChe" w:hAnsi="Arial Narrow" w:cs="Arial Narrow"/>
          <w:b/>
          <w:bCs/>
        </w:rPr>
        <w:t>den hangisi yanlıştır?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Eğitim hakkı → ders çalışma, ödev yapma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B-Görüş bildirme → başkalarına ve düşüncelerine saygı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Oyun hakkı → oyuncakları ve çevreyi koruma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Yaşama hakkı → kanun ve kuralların uygulanması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E004F8">
        <w:rPr>
          <w:rFonts w:ascii="Arial Narrow" w:eastAsia="BatangChe" w:hAnsi="Arial Narrow" w:cs="Arial Narrow"/>
          <w:b/>
          <w:bCs/>
        </w:rPr>
        <w:t>12. Bireylerin yaşamları boyunca çok yakın ilişkiler içinde olduğu tek kurum hangisidir?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 xml:space="preserve">A-Okul 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C. Dershane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D. Hastane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6814E9" w:rsidRDefault="008A44E1" w:rsidP="006814E9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t>13. İnsanlar ortak düşüncelerini ve belirli amaçlarını gerçekleştirmek için bir araya gelerek grup oluştururlar. Aşağıdakilerden hangisine</w:t>
      </w:r>
      <w:r>
        <w:rPr>
          <w:rFonts w:ascii="Arial Narrow" w:eastAsia="BatangChe" w:hAnsi="Arial Narrow"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grup diyemeyiz?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Oyun oynamak için toplanan çocuklar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 Konser vermek için toplanan müzisyenler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Sokakta yürüyen insanlar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Ağaç dikmek için toplanan insanlar</w:t>
      </w:r>
    </w:p>
    <w:p w:rsidR="008A44E1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8A44E1" w:rsidRPr="00F6194D" w:rsidRDefault="008A44E1" w:rsidP="006814E9">
      <w:pPr>
        <w:pStyle w:val="ListParagraph"/>
        <w:spacing w:after="20" w:line="240" w:lineRule="auto"/>
        <w:ind w:left="0" w:right="113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14. Aşağıdakilerden hangisini gerçekleştirmek için grup oluşturmaya gerek yoktur?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Kitap okumak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Futbol oynamak</w:t>
      </w:r>
      <w:r w:rsidRPr="00F6194D">
        <w:rPr>
          <w:rFonts w:ascii="Arial Narrow" w:eastAsia="BatangChe" w:hAnsi="Arial Narrow" w:cs="Arial Narrow"/>
        </w:rPr>
        <w:tab/>
        <w:t>C- Kulüp faaliyetlerine katılmak      D-Halk oyunları oynamak</w:t>
      </w:r>
    </w:p>
    <w:p w:rsidR="008A44E1" w:rsidRDefault="008A44E1" w:rsidP="00E004F8">
      <w:pPr>
        <w:spacing w:after="20" w:line="240" w:lineRule="auto"/>
        <w:ind w:right="113" w:firstLine="57"/>
        <w:jc w:val="both"/>
        <w:rPr>
          <w:rFonts w:ascii="Arial Narrow" w:eastAsia="BatangChe" w:hAnsi="Arial Narrow"/>
          <w:b/>
          <w:bCs/>
        </w:rPr>
      </w:pPr>
    </w:p>
    <w:p w:rsidR="008A44E1" w:rsidRPr="00653AE7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  <w:b/>
          <w:bCs/>
        </w:rPr>
      </w:pPr>
      <w:r w:rsidRPr="00653AE7">
        <w:rPr>
          <w:rFonts w:ascii="Arial Narrow" w:eastAsia="BatangChe" w:hAnsi="Arial Narrow" w:cs="Arial Narrow"/>
          <w:b/>
          <w:bCs/>
        </w:rPr>
        <w:t xml:space="preserve">15. </w:t>
      </w:r>
      <w:r w:rsidRPr="00653AE7">
        <w:rPr>
          <w:rFonts w:ascii="Arial Narrow" w:hAnsi="Arial Narrow" w:cs="Arial Narrow"/>
          <w:b/>
          <w:bCs/>
        </w:rPr>
        <w:t>Aşağıdaki anlatımlardan hangisi yanlıştır?</w:t>
      </w:r>
    </w:p>
    <w:p w:rsidR="008A44E1" w:rsidRPr="00653AE7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A-Grup çalışmalarında başarılı olmak için herkesin sorumluluğunu yerine getirmesi gerekir.</w:t>
      </w:r>
    </w:p>
    <w:p w:rsidR="008A44E1" w:rsidRPr="00653AE7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B-Toplumda sahip olduğu statüye göre bireyden beklenen davranışa rol denir.</w:t>
      </w:r>
    </w:p>
    <w:p w:rsidR="008A44E1" w:rsidRPr="00653AE7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C-Sosyal Hizmetler ve Çocuk Esirgeme Kurumu, korunmaya muhtaç çocukları 15 yaşına kadar yurtlarında barındırır.</w:t>
      </w:r>
    </w:p>
    <w:p w:rsidR="008A44E1" w:rsidRPr="00653AE7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D-Müzik dinlemek hakkım olmasına rağmen başkalarını rahatsız etmemem sorumluluğumdur.</w:t>
      </w:r>
    </w:p>
    <w:p w:rsidR="008A44E1" w:rsidRPr="00653AE7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F6194D">
        <w:rPr>
          <w:rFonts w:ascii="Arial Narrow" w:hAnsi="Arial Narrow" w:cs="Arial Narrow"/>
          <w:b/>
          <w:bCs/>
        </w:rPr>
        <w:t>16. Aşağıdakilerden hangisi okulda yerine getirmemiz gereken sorumluluklarımızdandır?</w:t>
      </w: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F6194D">
        <w:rPr>
          <w:rFonts w:ascii="Arial Narrow" w:hAnsi="Arial Narrow" w:cs="Arial Narrow"/>
        </w:rPr>
        <w:t xml:space="preserve"> Okul araç gereçlerini tem</w:t>
      </w:r>
      <w:r>
        <w:rPr>
          <w:rFonts w:ascii="Arial Narrow" w:hAnsi="Arial Narrow" w:cs="Arial Narrow"/>
        </w:rPr>
        <w:t>iz tutmak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B-</w:t>
      </w:r>
      <w:r w:rsidRPr="00F6194D">
        <w:rPr>
          <w:rFonts w:ascii="Arial Narrow" w:hAnsi="Arial Narrow" w:cs="Arial Narrow"/>
        </w:rPr>
        <w:t xml:space="preserve"> Okulumuzu sadece okul içinde temsil etmek</w:t>
      </w: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 Okula geç gelmek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D-</w:t>
      </w:r>
      <w:r w:rsidRPr="00F6194D">
        <w:rPr>
          <w:rFonts w:ascii="Arial Narrow" w:hAnsi="Arial Narrow" w:cs="Arial Narrow"/>
        </w:rPr>
        <w:t xml:space="preserve"> Okul idaresine zorluk çıkarmak</w:t>
      </w:r>
    </w:p>
    <w:p w:rsidR="008A44E1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 w:rsidRPr="00F6194D">
        <w:rPr>
          <w:rFonts w:ascii="Arial Narrow" w:hAnsi="Arial Narrow" w:cs="Arial Narrow"/>
          <w:b/>
          <w:bCs/>
        </w:rPr>
        <w:t>17. Aşağıdaki anlatımlardan hangisi yanlıştır?</w:t>
      </w:r>
    </w:p>
    <w:p w:rsidR="008A44E1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F6194D">
        <w:rPr>
          <w:rFonts w:ascii="Arial Narrow" w:hAnsi="Arial Narrow" w:cs="Arial Narrow"/>
        </w:rPr>
        <w:t>Ödev yapmak hak -  okula gitmek sorumluluktur.</w:t>
      </w:r>
    </w:p>
    <w:p w:rsidR="008A44E1" w:rsidRPr="00F6194D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B-</w:t>
      </w:r>
      <w:r w:rsidRPr="00F6194D">
        <w:rPr>
          <w:rFonts w:ascii="Arial Narrow" w:hAnsi="Arial Narrow" w:cs="Arial Narrow"/>
        </w:rPr>
        <w:t>Okulun araç- gereçlerinden yararlanmak hak - okula zamanında gelmek sorumluluktur.</w:t>
      </w:r>
    </w:p>
    <w:p w:rsidR="008A44E1" w:rsidRPr="00F6194D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</w:t>
      </w:r>
      <w:r w:rsidRPr="00F6194D">
        <w:rPr>
          <w:rFonts w:ascii="Arial Narrow" w:hAnsi="Arial Narrow" w:cs="Arial Narrow"/>
        </w:rPr>
        <w:t>Bir gruba girmek hak – grup içinde çalışmak sorumluluktur.</w:t>
      </w:r>
    </w:p>
    <w:p w:rsidR="008A44E1" w:rsidRPr="00F6194D" w:rsidRDefault="008A44E1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D-</w:t>
      </w:r>
      <w:r w:rsidRPr="00F6194D">
        <w:rPr>
          <w:rFonts w:ascii="Arial Narrow" w:hAnsi="Arial Narrow" w:cs="Arial Narrow"/>
        </w:rPr>
        <w:t>Yaşamak hak – kurallara uymak sorumluluktur.</w:t>
      </w:r>
    </w:p>
    <w:p w:rsidR="008A44E1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8A44E1" w:rsidRPr="00E004F8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E004F8">
        <w:rPr>
          <w:rFonts w:ascii="Arial Narrow" w:hAnsi="Arial Narrow" w:cs="Arial Narrow"/>
          <w:b/>
          <w:bCs/>
        </w:rPr>
        <w:t>18. Aşağıdakilerden hangisi çocuk hakları arasında yer almaz?</w:t>
      </w:r>
    </w:p>
    <w:p w:rsidR="008A44E1" w:rsidRPr="00E004F8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E004F8">
        <w:rPr>
          <w:rFonts w:ascii="Arial Narrow" w:hAnsi="Arial Narrow" w:cs="Arial Narrow"/>
        </w:rPr>
        <w:t xml:space="preserve"> Eğitim hakkı </w:t>
      </w:r>
      <w:r w:rsidRPr="00E004F8">
        <w:rPr>
          <w:rFonts w:ascii="Arial Narrow" w:hAnsi="Arial Narrow" w:cs="Arial Narrow"/>
        </w:rPr>
        <w:tab/>
      </w:r>
      <w:r w:rsidRPr="00E004F8">
        <w:rPr>
          <w:rFonts w:ascii="Arial Narrow" w:hAnsi="Arial Narrow" w:cs="Arial Narrow"/>
        </w:rPr>
        <w:tab/>
      </w:r>
      <w:r w:rsidRPr="00E004F8">
        <w:rPr>
          <w:rFonts w:ascii="Arial Narrow" w:hAnsi="Arial Narrow" w:cs="Arial Narrow"/>
        </w:rPr>
        <w:tab/>
      </w:r>
    </w:p>
    <w:p w:rsidR="008A44E1" w:rsidRPr="00E004F8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B-</w:t>
      </w:r>
      <w:r w:rsidRPr="00E004F8">
        <w:rPr>
          <w:rFonts w:ascii="Arial Narrow" w:hAnsi="Arial Narrow" w:cs="Arial Narrow"/>
        </w:rPr>
        <w:t xml:space="preserve"> Barınma hakkı</w:t>
      </w:r>
    </w:p>
    <w:p w:rsidR="008A44E1" w:rsidRPr="00E004F8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</w:t>
      </w:r>
      <w:r w:rsidRPr="00E004F8">
        <w:rPr>
          <w:rFonts w:ascii="Arial Narrow" w:hAnsi="Arial Narrow" w:cs="Arial Narrow"/>
        </w:rPr>
        <w:t xml:space="preserve"> Çocuğun sağlığının korunması hakkı</w:t>
      </w:r>
    </w:p>
    <w:p w:rsidR="008A44E1" w:rsidRPr="00E004F8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D-</w:t>
      </w:r>
      <w:r w:rsidRPr="00E004F8">
        <w:rPr>
          <w:rFonts w:ascii="Arial Narrow" w:hAnsi="Arial Narrow" w:cs="Arial Narrow"/>
        </w:rPr>
        <w:t xml:space="preserve"> Çocuğun bütün isteklerinin karşılanması hakkı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  <w:b/>
          <w:bCs/>
        </w:rPr>
      </w:pPr>
      <w:r w:rsidRPr="00E004F8">
        <w:rPr>
          <w:rFonts w:ascii="Arial Narrow" w:hAnsi="Arial Narrow" w:cs="Arial Narrow"/>
          <w:b/>
          <w:bCs/>
        </w:rPr>
        <w:t>19. Aşağıdakilerden hangisi bir rol değildir?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A- Ö</w:t>
      </w:r>
      <w:r w:rsidRPr="00E004F8">
        <w:rPr>
          <w:rFonts w:ascii="Arial Narrow" w:hAnsi="Arial Narrow" w:cs="Arial Narrow"/>
        </w:rPr>
        <w:t>ğr</w:t>
      </w:r>
      <w:r>
        <w:rPr>
          <w:rFonts w:ascii="Arial Narrow" w:hAnsi="Arial Narrow" w:cs="Arial Narrow"/>
        </w:rPr>
        <w:t>etmen olmak      B- A</w:t>
      </w:r>
      <w:r w:rsidRPr="00E004F8">
        <w:rPr>
          <w:rFonts w:ascii="Arial Narrow" w:hAnsi="Arial Narrow" w:cs="Arial Narrow"/>
        </w:rPr>
        <w:t xml:space="preserve">nne olmak         </w:t>
      </w:r>
      <w:r>
        <w:rPr>
          <w:rFonts w:ascii="Arial Narrow" w:hAnsi="Arial Narrow" w:cs="Arial Narrow"/>
        </w:rPr>
        <w:t xml:space="preserve">  C- Baba olmak             D-</w:t>
      </w:r>
      <w:r w:rsidRPr="00E004F8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T</w:t>
      </w:r>
      <w:r w:rsidRPr="00E004F8">
        <w:rPr>
          <w:rFonts w:ascii="Arial Narrow" w:hAnsi="Arial Narrow" w:cs="Arial Narrow"/>
        </w:rPr>
        <w:t>emizlik yapmak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</w:p>
    <w:p w:rsidR="008A44E1" w:rsidRPr="00E004F8" w:rsidRDefault="008A44E1" w:rsidP="00E004F8">
      <w:pPr>
        <w:spacing w:after="20" w:line="240" w:lineRule="auto"/>
        <w:ind w:right="113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  <w:b/>
          <w:bCs/>
        </w:rPr>
        <w:t>20.</w:t>
      </w:r>
      <w:r>
        <w:rPr>
          <w:rFonts w:ascii="Arial Narrow" w:hAnsi="Arial Narrow" w:cs="Arial Narrow"/>
          <w:b/>
          <w:bCs/>
        </w:rPr>
        <w:t xml:space="preserve"> </w:t>
      </w:r>
      <w:r w:rsidRPr="00E004F8">
        <w:rPr>
          <w:rFonts w:ascii="Arial Narrow" w:hAnsi="Arial Narrow" w:cs="Arial Narrow"/>
          <w:b/>
          <w:bCs/>
        </w:rPr>
        <w:t>Aşağıdaki cümlelerin hangisinde ‘hak’ kelimesi doğru ve gerçek anlamında kullanılmıştır?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A-Bana haksız davranıyorsun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B-Bu ücret benim hakkım değil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C-Bu senin pasta hakkın</w:t>
      </w:r>
    </w:p>
    <w:p w:rsidR="008A44E1" w:rsidRPr="00E004F8" w:rsidRDefault="008A44E1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D-Ben haklarımı biliyorum</w:t>
      </w: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hyperlink r:id="rId7" w:history="1">
        <w:r>
          <w:rPr>
            <w:rStyle w:val="Hyperlink"/>
            <w:rFonts w:ascii="Tahoma" w:hAnsi="Tahoma" w:cs="Tahoma"/>
            <w:sz w:val="20"/>
            <w:szCs w:val="20"/>
          </w:rPr>
          <w:t>http://www.sorubak.com</w:t>
        </w:r>
      </w:hyperlink>
    </w:p>
    <w:p w:rsidR="008A44E1" w:rsidRPr="00F6194D" w:rsidRDefault="008A44E1" w:rsidP="00E004F8">
      <w:pPr>
        <w:tabs>
          <w:tab w:val="num" w:pos="360"/>
        </w:tabs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8A44E1" w:rsidRPr="002644B7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2644B7">
        <w:rPr>
          <w:rFonts w:ascii="Arial Narrow" w:hAnsi="Arial Narrow" w:cs="Arial Narrow"/>
          <w:b/>
          <w:bCs/>
        </w:rPr>
        <w:t>Not baremi her soru 5 puandır.</w:t>
      </w:r>
    </w:p>
    <w:p w:rsidR="008A44E1" w:rsidRPr="00F6194D" w:rsidRDefault="008A44E1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 xml:space="preserve">                                                                                                                                                 </w:t>
      </w:r>
    </w:p>
    <w:p w:rsidR="008A44E1" w:rsidRPr="00F6194D" w:rsidRDefault="008A44E1" w:rsidP="002644B7">
      <w:pPr>
        <w:pStyle w:val="ListParagraph"/>
        <w:tabs>
          <w:tab w:val="left" w:pos="5923"/>
        </w:tabs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 w:cs="Arial Narrow"/>
        </w:rPr>
        <w:t xml:space="preserve">                                       ZEKİYE ODACI</w:t>
      </w:r>
    </w:p>
    <w:p w:rsidR="008A44E1" w:rsidRPr="00F6194D" w:rsidRDefault="008A44E1" w:rsidP="002644B7">
      <w:pPr>
        <w:pStyle w:val="ListParagraph"/>
        <w:tabs>
          <w:tab w:val="left" w:pos="8202"/>
        </w:tabs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 xml:space="preserve">                                                                                                                                                         5-E Sınıf Öğretmeni</w:t>
      </w:r>
    </w:p>
    <w:p w:rsidR="008A44E1" w:rsidRPr="00F6194D" w:rsidRDefault="008A44E1" w:rsidP="00E004F8">
      <w:pPr>
        <w:pStyle w:val="ListParagraph"/>
        <w:spacing w:after="20" w:line="240" w:lineRule="auto"/>
        <w:ind w:left="0" w:right="113" w:firstLine="57"/>
        <w:rPr>
          <w:rFonts w:ascii="Arial Narrow" w:eastAsia="BatangChe" w:hAnsi="Arial Narrow"/>
        </w:rPr>
      </w:pPr>
    </w:p>
    <w:p w:rsidR="008A44E1" w:rsidRPr="00F6194D" w:rsidRDefault="008A44E1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</w:p>
    <w:sectPr w:rsidR="008A44E1" w:rsidRPr="00F6194D" w:rsidSect="002644B7">
      <w:headerReference w:type="default" r:id="rId8"/>
      <w:pgSz w:w="11906" w:h="16838" w:code="9"/>
      <w:pgMar w:top="567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E1" w:rsidRDefault="008A44E1">
      <w:r>
        <w:separator/>
      </w:r>
    </w:p>
  </w:endnote>
  <w:endnote w:type="continuationSeparator" w:id="0">
    <w:p w:rsidR="008A44E1" w:rsidRDefault="008A4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E1" w:rsidRDefault="008A44E1">
      <w:r>
        <w:separator/>
      </w:r>
    </w:p>
  </w:footnote>
  <w:footnote w:type="continuationSeparator" w:id="0">
    <w:p w:rsidR="008A44E1" w:rsidRDefault="008A4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E1" w:rsidRDefault="008A44E1">
    <w:pPr>
      <w:pStyle w:val="Header"/>
    </w:pPr>
  </w:p>
  <w:p w:rsidR="008A44E1" w:rsidRDefault="008A44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43F3"/>
    <w:multiLevelType w:val="hybridMultilevel"/>
    <w:tmpl w:val="DB56F23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593743"/>
    <w:multiLevelType w:val="hybridMultilevel"/>
    <w:tmpl w:val="27DC9B9C"/>
    <w:lvl w:ilvl="0" w:tplc="4CB6361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95124F"/>
    <w:multiLevelType w:val="hybridMultilevel"/>
    <w:tmpl w:val="277C2CBA"/>
    <w:lvl w:ilvl="0" w:tplc="623857C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C609D1"/>
    <w:multiLevelType w:val="hybridMultilevel"/>
    <w:tmpl w:val="03A08EDC"/>
    <w:lvl w:ilvl="0" w:tplc="13E0F4B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923D79"/>
    <w:multiLevelType w:val="multilevel"/>
    <w:tmpl w:val="85FA38E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206F8A"/>
    <w:multiLevelType w:val="hybridMultilevel"/>
    <w:tmpl w:val="9B9298EA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A46ACD"/>
    <w:multiLevelType w:val="hybridMultilevel"/>
    <w:tmpl w:val="861ED296"/>
    <w:lvl w:ilvl="0" w:tplc="EF008EF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4D67669"/>
    <w:multiLevelType w:val="hybridMultilevel"/>
    <w:tmpl w:val="55D09F80"/>
    <w:lvl w:ilvl="0" w:tplc="E29406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556"/>
    <w:rsid w:val="000045F1"/>
    <w:rsid w:val="001E3917"/>
    <w:rsid w:val="001E7F37"/>
    <w:rsid w:val="002644B7"/>
    <w:rsid w:val="002B0EA1"/>
    <w:rsid w:val="002E17BD"/>
    <w:rsid w:val="003D2FA1"/>
    <w:rsid w:val="00653AE7"/>
    <w:rsid w:val="006559D1"/>
    <w:rsid w:val="006814E9"/>
    <w:rsid w:val="006B00CD"/>
    <w:rsid w:val="006E3565"/>
    <w:rsid w:val="00726040"/>
    <w:rsid w:val="00876743"/>
    <w:rsid w:val="00886892"/>
    <w:rsid w:val="008A44E1"/>
    <w:rsid w:val="009233DE"/>
    <w:rsid w:val="00A704DD"/>
    <w:rsid w:val="00B647CC"/>
    <w:rsid w:val="00D002F1"/>
    <w:rsid w:val="00D16556"/>
    <w:rsid w:val="00D629A2"/>
    <w:rsid w:val="00E004F8"/>
    <w:rsid w:val="00E068C3"/>
    <w:rsid w:val="00E70028"/>
    <w:rsid w:val="00E93DF3"/>
    <w:rsid w:val="00F6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3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6743"/>
    <w:pPr>
      <w:ind w:left="720"/>
    </w:pPr>
  </w:style>
  <w:style w:type="paragraph" w:styleId="Header">
    <w:name w:val="header"/>
    <w:basedOn w:val="Normal"/>
    <w:link w:val="HeaderChar"/>
    <w:uiPriority w:val="99"/>
    <w:rsid w:val="00E004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</w:rPr>
  </w:style>
  <w:style w:type="paragraph" w:styleId="Footer">
    <w:name w:val="footer"/>
    <w:basedOn w:val="Normal"/>
    <w:link w:val="FooterChar"/>
    <w:uiPriority w:val="99"/>
    <w:rsid w:val="00E004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</w:rPr>
  </w:style>
  <w:style w:type="character" w:styleId="PageNumber">
    <w:name w:val="page number"/>
    <w:basedOn w:val="DefaultParagraphFont"/>
    <w:uiPriority w:val="99"/>
    <w:rsid w:val="00653AE7"/>
    <w:rPr>
      <w:rFonts w:cs="Times New Roman"/>
    </w:rPr>
  </w:style>
  <w:style w:type="character" w:styleId="Hyperlink">
    <w:name w:val="Hyperlink"/>
    <w:basedOn w:val="DefaultParagraphFont"/>
    <w:uiPriority w:val="99"/>
    <w:rsid w:val="006559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750</Words>
  <Characters>4276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Pcc</dc:creator>
  <cp:keywords/>
  <dc:description/>
  <cp:lastModifiedBy>EDANUR HANIM</cp:lastModifiedBy>
  <cp:revision>7</cp:revision>
  <dcterms:created xsi:type="dcterms:W3CDTF">2011-10-20T10:45:00Z</dcterms:created>
  <dcterms:modified xsi:type="dcterms:W3CDTF">2011-10-22T19:56:00Z</dcterms:modified>
</cp:coreProperties>
</file>